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1616F6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1616F6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1616F6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1616F6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1616F6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1616F6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1616F6" w:rsidRDefault="001616F6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1616F6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1616F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Луговая 2</w:t>
      </w:r>
    </w:p>
    <w:p w:rsidR="001842E0" w:rsidRPr="001616F6" w:rsidRDefault="001842E0">
      <w:pPr>
        <w:pStyle w:val="1"/>
        <w:rPr>
          <w:i/>
          <w:iCs/>
          <w:sz w:val="20"/>
          <w:szCs w:val="20"/>
        </w:rPr>
      </w:pPr>
      <w:r w:rsidRPr="001616F6">
        <w:rPr>
          <w:sz w:val="20"/>
          <w:szCs w:val="20"/>
        </w:rPr>
        <w:t>Протяженность участка –</w:t>
      </w:r>
      <w:r w:rsidRPr="001616F6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1616F6" w:rsidRPr="001616F6">
        <w:rPr>
          <w:i/>
          <w:iCs/>
          <w:sz w:val="20"/>
          <w:szCs w:val="20"/>
        </w:rPr>
        <w:t>От 0+0 до 0+386</w:t>
      </w:r>
    </w:p>
    <w:p w:rsidR="001842E0" w:rsidRPr="001616F6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616F6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1616F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1616F6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76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1586"/>
        <w:gridCol w:w="1506"/>
        <w:gridCol w:w="1077"/>
        <w:gridCol w:w="1506"/>
        <w:gridCol w:w="754"/>
        <w:gridCol w:w="1076"/>
        <w:gridCol w:w="969"/>
        <w:gridCol w:w="861"/>
        <w:gridCol w:w="862"/>
      </w:tblGrid>
      <w:tr w:rsidR="001842E0" w:rsidRPr="001616F6" w:rsidTr="00B5215B">
        <w:trPr>
          <w:trHeight w:val="21"/>
          <w:tblHeader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1616F6" w:rsidTr="00B5215B">
        <w:trPr>
          <w:trHeight w:val="21"/>
          <w:tblHeader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0+12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0+45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0+188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0+249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0+375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6F6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6F6" w:rsidRPr="001616F6" w:rsidRDefault="00161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1616F6" w:rsidTr="00B5215B">
        <w:trPr>
          <w:trHeight w:val="21"/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 w:rsidP="001616F6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616F6" w:rsidP="001616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16F6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616F6" w:rsidP="001616F6">
            <w:pPr>
              <w:rPr>
                <w:rFonts w:ascii="Arial" w:hAnsi="Arial" w:cs="Arial"/>
                <w:sz w:val="20"/>
                <w:szCs w:val="20"/>
              </w:rPr>
            </w:pPr>
            <w:r w:rsidRPr="001616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 w:rsidP="001616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1616F6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B5215B" w:rsidRDefault="00B5215B">
      <w:pPr>
        <w:pStyle w:val="a3"/>
        <w:rPr>
          <w:rFonts w:eastAsia="MS Mincho"/>
        </w:rPr>
      </w:pPr>
    </w:p>
    <w:p w:rsidR="00B5215B" w:rsidRPr="00B5215B" w:rsidRDefault="00B5215B" w:rsidP="00B5215B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B5215B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B5215B" w:rsidRPr="00B5215B" w:rsidRDefault="00B5215B" w:rsidP="00B5215B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B5215B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B5215B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Луговая 2</w:t>
      </w:r>
    </w:p>
    <w:p w:rsidR="00B5215B" w:rsidRPr="00B5215B" w:rsidRDefault="00B5215B" w:rsidP="00B5215B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B5215B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B5215B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0+386</w:t>
      </w:r>
    </w:p>
    <w:p w:rsidR="00B5215B" w:rsidRPr="00B5215B" w:rsidRDefault="00B5215B" w:rsidP="00B5215B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B5215B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B5215B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B5215B" w:rsidRPr="00B5215B" w:rsidRDefault="00B5215B" w:rsidP="00B5215B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06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57"/>
        <w:gridCol w:w="938"/>
        <w:gridCol w:w="904"/>
        <w:gridCol w:w="1583"/>
        <w:gridCol w:w="1469"/>
        <w:gridCol w:w="1809"/>
        <w:gridCol w:w="1357"/>
        <w:gridCol w:w="1243"/>
      </w:tblGrid>
      <w:tr w:rsidR="00B5215B" w:rsidRPr="00B5215B" w:rsidTr="00B5215B">
        <w:trPr>
          <w:cantSplit/>
          <w:trHeight w:val="22"/>
          <w:tblHeader/>
          <w:jc w:val="center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4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215B" w:rsidRPr="00B5215B" w:rsidTr="00B5215B">
        <w:trPr>
          <w:trHeight w:val="22"/>
          <w:tblHeader/>
          <w:jc w:val="center"/>
        </w:trPr>
        <w:tc>
          <w:tcPr>
            <w:tcW w:w="75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90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58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469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24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B5215B" w:rsidRPr="00B5215B" w:rsidTr="00B5215B">
        <w:trPr>
          <w:trHeight w:val="22"/>
          <w:tblHeader/>
          <w:jc w:val="center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B5215B" w:rsidRPr="00B5215B" w:rsidTr="00B5215B">
        <w:trPr>
          <w:trHeight w:val="22"/>
          <w:jc w:val="center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9/9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322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15B" w:rsidRPr="00B5215B" w:rsidTr="00B5215B">
        <w:trPr>
          <w:trHeight w:val="22"/>
          <w:jc w:val="center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0+350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9/9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322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B5215B" w:rsidRP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P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Pr="00B5215B" w:rsidRDefault="00B5215B" w:rsidP="00B5215B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B5215B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B5215B" w:rsidRPr="00B5215B" w:rsidRDefault="00B5215B" w:rsidP="00B5215B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B5215B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B5215B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Луговая 2</w:t>
      </w:r>
    </w:p>
    <w:p w:rsidR="00B5215B" w:rsidRPr="00B5215B" w:rsidRDefault="00B5215B" w:rsidP="00B5215B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B5215B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B5215B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0+386</w:t>
      </w:r>
    </w:p>
    <w:p w:rsidR="00B5215B" w:rsidRPr="00B5215B" w:rsidRDefault="00B5215B" w:rsidP="00B5215B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B5215B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B5215B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B5215B" w:rsidRPr="00B5215B" w:rsidRDefault="00B5215B" w:rsidP="00B5215B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79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097"/>
        <w:gridCol w:w="994"/>
        <w:gridCol w:w="914"/>
        <w:gridCol w:w="1436"/>
        <w:gridCol w:w="1698"/>
        <w:gridCol w:w="1959"/>
        <w:gridCol w:w="1698"/>
      </w:tblGrid>
      <w:tr w:rsidR="00B5215B" w:rsidRPr="00B5215B" w:rsidTr="00B5215B">
        <w:trPr>
          <w:trHeight w:val="21"/>
          <w:tblHeader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B5215B" w:rsidRPr="00B5215B" w:rsidTr="00B5215B">
        <w:trPr>
          <w:trHeight w:val="21"/>
          <w:tblHeader/>
          <w:jc w:val="center"/>
        </w:trPr>
        <w:tc>
          <w:tcPr>
            <w:tcW w:w="109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9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3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69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B5215B" w:rsidRPr="00B5215B" w:rsidTr="00B5215B">
        <w:trPr>
          <w:trHeight w:val="21"/>
          <w:tblHeader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215B" w:rsidRPr="00B5215B" w:rsidRDefault="00B5215B" w:rsidP="00B521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21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B5215B" w:rsidRPr="00B5215B" w:rsidTr="00B5215B">
        <w:trPr>
          <w:trHeight w:val="21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759,96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15B" w:rsidRPr="00B5215B" w:rsidTr="00B5215B">
        <w:trPr>
          <w:trHeight w:val="21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0+4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0+384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379,98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15B" w:rsidRPr="00B5215B" w:rsidTr="00B5215B">
        <w:trPr>
          <w:trHeight w:val="21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0+4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0+384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  <w:r w:rsidRPr="00B5215B">
              <w:rPr>
                <w:rFonts w:ascii="Arial" w:hAnsi="Arial" w:cs="Arial"/>
                <w:sz w:val="20"/>
                <w:szCs w:val="20"/>
              </w:rPr>
              <w:t>379,98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15B" w:rsidRPr="00B5215B" w:rsidRDefault="00B5215B" w:rsidP="00B521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215B" w:rsidRP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Pr="00B5215B" w:rsidRDefault="00B5215B" w:rsidP="00B5215B">
      <w:pPr>
        <w:rPr>
          <w:rFonts w:ascii="Courier New" w:eastAsia="MS Mincho" w:hAnsi="Courier New" w:cs="Courier New"/>
          <w:sz w:val="20"/>
          <w:szCs w:val="20"/>
        </w:rPr>
      </w:pPr>
    </w:p>
    <w:p w:rsidR="00B5215B" w:rsidRPr="001616F6" w:rsidRDefault="00B5215B">
      <w:pPr>
        <w:pStyle w:val="a3"/>
        <w:rPr>
          <w:rFonts w:eastAsia="MS Mincho"/>
        </w:rPr>
      </w:pPr>
    </w:p>
    <w:sectPr w:rsidR="00B5215B" w:rsidRPr="001616F6" w:rsidSect="00B5215B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1616F6"/>
    <w:rsid w:val="001616F6"/>
    <w:rsid w:val="001842E0"/>
    <w:rsid w:val="00215347"/>
    <w:rsid w:val="009E4F4D"/>
    <w:rsid w:val="00B5215B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4F4D"/>
    <w:rPr>
      <w:sz w:val="24"/>
      <w:szCs w:val="24"/>
    </w:rPr>
  </w:style>
  <w:style w:type="paragraph" w:styleId="1">
    <w:name w:val="heading 1"/>
    <w:basedOn w:val="a"/>
    <w:next w:val="a"/>
    <w:qFormat/>
    <w:rsid w:val="009E4F4D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E4F4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257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2019-06-09T09:19:00Z</cp:lastPrinted>
  <dcterms:created xsi:type="dcterms:W3CDTF">2019-06-09T09:19:00Z</dcterms:created>
  <dcterms:modified xsi:type="dcterms:W3CDTF">2019-06-09T09:19:00Z</dcterms:modified>
</cp:coreProperties>
</file>